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95AD9" w14:textId="772E4673" w:rsidR="00BA00AB" w:rsidRDefault="005B11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SHIRE</w:t>
      </w:r>
      <w:r>
        <w:rPr>
          <w:rFonts w:ascii="Times New Roman" w:hAnsi="Times New Roman" w:cs="Times New Roman"/>
          <w:sz w:val="24"/>
          <w:szCs w:val="24"/>
        </w:rPr>
        <w:t xml:space="preserve">      (fl.1442)</w:t>
      </w:r>
    </w:p>
    <w:p w14:paraId="45519C58" w14:textId="3232AF39" w:rsidR="005B11F0" w:rsidRDefault="005B11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Prior of Launceston.</w:t>
      </w:r>
    </w:p>
    <w:p w14:paraId="5D78DE4B" w14:textId="00F4D31E" w:rsidR="005B11F0" w:rsidRDefault="005B11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53E0A4" w14:textId="6BDDDD00" w:rsidR="005B11F0" w:rsidRDefault="005B11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74441C" w14:textId="69DE3652" w:rsidR="005B11F0" w:rsidRDefault="005B11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May1442</w:t>
      </w:r>
      <w:r>
        <w:rPr>
          <w:rFonts w:ascii="Times New Roman" w:hAnsi="Times New Roman" w:cs="Times New Roman"/>
          <w:sz w:val="24"/>
          <w:szCs w:val="24"/>
        </w:rPr>
        <w:tab/>
        <w:t>He was a witness to a charter in Cornwall.</w:t>
      </w:r>
    </w:p>
    <w:p w14:paraId="0CD6DA5C" w14:textId="250E279D" w:rsidR="005B11F0" w:rsidRDefault="005B11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26-98)</w:t>
      </w:r>
    </w:p>
    <w:p w14:paraId="0FEC3D02" w14:textId="77777777" w:rsidR="006571D3" w:rsidRDefault="006571D3" w:rsidP="006571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Kyng of Liskeard(q.v.) and seven</w:t>
      </w:r>
    </w:p>
    <w:p w14:paraId="74ED2A19" w14:textId="77777777" w:rsidR="006571D3" w:rsidRDefault="006571D3" w:rsidP="006571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others. 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3F81937" w14:textId="77777777" w:rsidR="006571D3" w:rsidRDefault="006571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128954" w14:textId="012B2673" w:rsidR="005B11F0" w:rsidRDefault="005B11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6EAF77" w14:textId="044E5016" w:rsidR="005B11F0" w:rsidRDefault="005B11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631191" w14:textId="22BC9707" w:rsidR="005B11F0" w:rsidRDefault="005B11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2021</w:t>
      </w:r>
    </w:p>
    <w:p w14:paraId="4E1DCA5C" w14:textId="6C8A6DCF" w:rsidR="006571D3" w:rsidRPr="005B11F0" w:rsidRDefault="006571D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July 2023</w:t>
      </w:r>
    </w:p>
    <w:sectPr w:rsidR="006571D3" w:rsidRPr="005B11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5A381" w14:textId="77777777" w:rsidR="005B11F0" w:rsidRDefault="005B11F0" w:rsidP="009139A6">
      <w:r>
        <w:separator/>
      </w:r>
    </w:p>
  </w:endnote>
  <w:endnote w:type="continuationSeparator" w:id="0">
    <w:p w14:paraId="0D658544" w14:textId="77777777" w:rsidR="005B11F0" w:rsidRDefault="005B11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8BE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812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DC1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EEFDB" w14:textId="77777777" w:rsidR="005B11F0" w:rsidRDefault="005B11F0" w:rsidP="009139A6">
      <w:r>
        <w:separator/>
      </w:r>
    </w:p>
  </w:footnote>
  <w:footnote w:type="continuationSeparator" w:id="0">
    <w:p w14:paraId="108273D0" w14:textId="77777777" w:rsidR="005B11F0" w:rsidRDefault="005B11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C85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05F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680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1F0"/>
    <w:rsid w:val="000666E0"/>
    <w:rsid w:val="002510B7"/>
    <w:rsid w:val="005B11F0"/>
    <w:rsid w:val="005C130B"/>
    <w:rsid w:val="006571D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016D9"/>
  <w15:chartTrackingRefBased/>
  <w15:docId w15:val="{004B8401-0923-4B4F-9140-7EFD26E2A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571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2021-06-10T19:18:00Z</dcterms:created>
  <dcterms:modified xsi:type="dcterms:W3CDTF">2023-07-03T12:45:00Z</dcterms:modified>
</cp:coreProperties>
</file>